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6CD" w:rsidRDefault="007236CD" w:rsidP="007236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Isabel DUTTON</w:t>
      </w:r>
      <w:r>
        <w:rPr>
          <w:rFonts w:ascii="Times New Roman" w:hAnsi="Times New Roman" w:cs="Times New Roman"/>
          <w:sz w:val="24"/>
          <w:szCs w:val="24"/>
        </w:rPr>
        <w:t xml:space="preserve">      (fl.1469)</w:t>
      </w:r>
    </w:p>
    <w:p w:rsidR="007236CD" w:rsidRDefault="007236CD" w:rsidP="007236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Coventry and Lichfield.</w:t>
      </w:r>
    </w:p>
    <w:p w:rsidR="007236CD" w:rsidRDefault="007236CD" w:rsidP="007236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236CD" w:rsidRDefault="007236CD" w:rsidP="007236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236CD" w:rsidRDefault="007236CD" w:rsidP="007236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Christopher Sotheworth(q.v.).</w:t>
      </w:r>
    </w:p>
    <w:p w:rsidR="007236CD" w:rsidRDefault="007236CD" w:rsidP="007236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p.18)</w:t>
      </w:r>
    </w:p>
    <w:p w:rsidR="007236CD" w:rsidRDefault="007236CD" w:rsidP="007236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236CD" w:rsidRDefault="007236CD" w:rsidP="007236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236CD" w:rsidRDefault="007236CD" w:rsidP="007236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27 Jan.1469</w:t>
      </w:r>
      <w:r>
        <w:rPr>
          <w:rFonts w:ascii="Times New Roman" w:hAnsi="Times New Roman" w:cs="Times New Roman"/>
          <w:sz w:val="24"/>
          <w:szCs w:val="24"/>
        </w:rPr>
        <w:tab/>
        <w:t>Having married unaware that they were twice related in the fourth degree</w:t>
      </w:r>
    </w:p>
    <w:p w:rsidR="007236CD" w:rsidRDefault="007236CD" w:rsidP="007236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consanguinity, they request that they remain married.  Approved. (ibid.)</w:t>
      </w:r>
    </w:p>
    <w:p w:rsidR="007236CD" w:rsidRDefault="007236CD" w:rsidP="007236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236CD" w:rsidRDefault="007236CD" w:rsidP="007236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236CD" w:rsidRDefault="007236CD" w:rsidP="007236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6CD" w:rsidRDefault="007236CD" w:rsidP="00564E3C">
      <w:pPr>
        <w:spacing w:after="0" w:line="240" w:lineRule="auto"/>
      </w:pPr>
      <w:r>
        <w:separator/>
      </w:r>
    </w:p>
  </w:endnote>
  <w:endnote w:type="continuationSeparator" w:id="0">
    <w:p w:rsidR="007236CD" w:rsidRDefault="007236C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236CD">
      <w:rPr>
        <w:rFonts w:ascii="Times New Roman" w:hAnsi="Times New Roman" w:cs="Times New Roman"/>
        <w:noProof/>
        <w:sz w:val="24"/>
        <w:szCs w:val="24"/>
      </w:rPr>
      <w:t>21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6CD" w:rsidRDefault="007236CD" w:rsidP="00564E3C">
      <w:pPr>
        <w:spacing w:after="0" w:line="240" w:lineRule="auto"/>
      </w:pPr>
      <w:r>
        <w:separator/>
      </w:r>
    </w:p>
  </w:footnote>
  <w:footnote w:type="continuationSeparator" w:id="0">
    <w:p w:rsidR="007236CD" w:rsidRDefault="007236C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6CD"/>
    <w:rsid w:val="00372DC6"/>
    <w:rsid w:val="00564E3C"/>
    <w:rsid w:val="0064591D"/>
    <w:rsid w:val="007236C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AA4054-2385-4894-B0BA-F8BF22661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2016-01-21T20:03:00Z</dcterms:created>
  <dcterms:modified xsi:type="dcterms:W3CDTF">2016-01-21T20:04:00Z</dcterms:modified>
</cp:coreProperties>
</file>